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AE154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OLIF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fl.1461)</w:t>
      </w:r>
    </w:p>
    <w:p w14:paraId="6F333DE9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DB1127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DC23C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1461</w:t>
      </w:r>
      <w:r>
        <w:rPr>
          <w:rFonts w:ascii="Times New Roman" w:hAnsi="Times New Roman" w:cs="Times New Roman"/>
          <w:sz w:val="24"/>
          <w:szCs w:val="24"/>
        </w:rPr>
        <w:tab/>
        <w:t>He became apprenticed to Robert Holy, cutler(q.v.).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C81530E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085C496F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9D8DA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0FF81" w14:textId="77777777" w:rsidR="002D5766" w:rsidRDefault="002D5766" w:rsidP="002D57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4AC5697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7E539" w14:textId="77777777" w:rsidR="002D5766" w:rsidRDefault="002D5766" w:rsidP="009139A6">
      <w:r>
        <w:separator/>
      </w:r>
    </w:p>
  </w:endnote>
  <w:endnote w:type="continuationSeparator" w:id="0">
    <w:p w14:paraId="29D845C7" w14:textId="77777777" w:rsidR="002D5766" w:rsidRDefault="002D57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EB5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79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BD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E754" w14:textId="77777777" w:rsidR="002D5766" w:rsidRDefault="002D5766" w:rsidP="009139A6">
      <w:r>
        <w:separator/>
      </w:r>
    </w:p>
  </w:footnote>
  <w:footnote w:type="continuationSeparator" w:id="0">
    <w:p w14:paraId="302DA6E9" w14:textId="77777777" w:rsidR="002D5766" w:rsidRDefault="002D57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84F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3DE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0E7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66"/>
    <w:rsid w:val="000666E0"/>
    <w:rsid w:val="002510B7"/>
    <w:rsid w:val="002D576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CA7A7"/>
  <w15:chartTrackingRefBased/>
  <w15:docId w15:val="{BECE93BD-86A4-4FCD-8F67-84D8C0CB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2022-04-05T20:40:00Z</dcterms:created>
  <dcterms:modified xsi:type="dcterms:W3CDTF">2022-04-05T20:40:00Z</dcterms:modified>
</cp:coreProperties>
</file>